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FB347" w14:textId="52CB7A6D" w:rsidR="008337C0" w:rsidRDefault="008337C0" w:rsidP="008337C0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144C42">
        <w:rPr>
          <w:sz w:val="64"/>
          <w:szCs w:val="64"/>
        </w:rPr>
        <w:t xml:space="preserve">Starter </w:t>
      </w:r>
      <w:r>
        <w:rPr>
          <w:sz w:val="64"/>
          <w:szCs w:val="64"/>
        </w:rPr>
        <w:t>t</w:t>
      </w:r>
      <w:r w:rsidRPr="00144C42">
        <w:rPr>
          <w:sz w:val="64"/>
          <w:szCs w:val="64"/>
        </w:rPr>
        <w:t>ask</w:t>
      </w:r>
    </w:p>
    <w:p w14:paraId="5D67DFC9" w14:textId="235C6F0B" w:rsidR="001426FE" w:rsidRDefault="008337C0" w:rsidP="00A37074">
      <w:pPr>
        <w:pStyle w:val="Heading3"/>
      </w:pPr>
      <w:r w:rsidRPr="00C54148">
        <w:rPr>
          <w:color w:val="4472C4" w:themeColor="accent1"/>
          <w:sz w:val="36"/>
          <w:szCs w:val="36"/>
        </w:rPr>
        <w:t xml:space="preserve">Side 1 </w:t>
      </w:r>
    </w:p>
    <w:tbl>
      <w:tblPr>
        <w:tblStyle w:val="TableGrid1"/>
        <w:tblW w:w="15735" w:type="dxa"/>
        <w:tblInd w:w="-856" w:type="dxa"/>
        <w:tblLook w:val="04A0" w:firstRow="1" w:lastRow="0" w:firstColumn="1" w:lastColumn="0" w:noHBand="0" w:noVBand="1"/>
      </w:tblPr>
      <w:tblGrid>
        <w:gridCol w:w="2205"/>
        <w:gridCol w:w="2807"/>
        <w:gridCol w:w="3082"/>
        <w:gridCol w:w="2678"/>
        <w:gridCol w:w="2683"/>
        <w:gridCol w:w="2280"/>
      </w:tblGrid>
      <w:tr w:rsidR="00254357" w:rsidRPr="008239D3" w14:paraId="469C7F5C" w14:textId="77777777" w:rsidTr="00A37074">
        <w:trPr>
          <w:trHeight w:val="1896"/>
        </w:trPr>
        <w:tc>
          <w:tcPr>
            <w:tcW w:w="2205" w:type="dxa"/>
          </w:tcPr>
          <w:p w14:paraId="75010020" w14:textId="77777777" w:rsidR="00254357" w:rsidRPr="008239D3" w:rsidRDefault="00254357" w:rsidP="00254357">
            <w:pPr>
              <w:spacing w:after="160" w:line="259" w:lineRule="auto"/>
            </w:pPr>
          </w:p>
        </w:tc>
        <w:tc>
          <w:tcPr>
            <w:tcW w:w="2807" w:type="dxa"/>
          </w:tcPr>
          <w:p w14:paraId="7D1A00E6" w14:textId="24BEEA3B" w:rsidR="00254357" w:rsidRPr="00292B89" w:rsidRDefault="00254357" w:rsidP="00254357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79744" behindDoc="1" locked="0" layoutInCell="1" allowOverlap="1" wp14:anchorId="4B2CA449" wp14:editId="0AA76FF8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142240</wp:posOffset>
                  </wp:positionV>
                  <wp:extent cx="1009650" cy="883285"/>
                  <wp:effectExtent l="0" t="0" r="0" b="0"/>
                  <wp:wrapSquare wrapText="bothSides"/>
                  <wp:docPr id="4" name="Picture 4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simple, 3D illustration of a pale green cube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82" w:type="dxa"/>
          </w:tcPr>
          <w:p w14:paraId="69A17DF9" w14:textId="312EC36A" w:rsidR="00254357" w:rsidRPr="008239D3" w:rsidRDefault="00254357" w:rsidP="00254357">
            <w:pPr>
              <w:spacing w:after="160" w:line="259" w:lineRule="auto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80768" behindDoc="1" locked="0" layoutInCell="1" allowOverlap="1" wp14:anchorId="6A0B930B" wp14:editId="59150F85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161290</wp:posOffset>
                  </wp:positionV>
                  <wp:extent cx="1419225" cy="695894"/>
                  <wp:effectExtent l="0" t="0" r="0" b="9525"/>
                  <wp:wrapNone/>
                  <wp:docPr id="16" name="Picture 16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simple, 3D illustration of a pale green cube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593" cy="69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8" w:type="dxa"/>
          </w:tcPr>
          <w:p w14:paraId="736AB490" w14:textId="04AE6388" w:rsidR="00254357" w:rsidRPr="008239D3" w:rsidRDefault="00254357" w:rsidP="00254357">
            <w:pPr>
              <w:spacing w:after="160" w:line="259" w:lineRule="auto"/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312D0BE2" wp14:editId="282DAEC6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46990</wp:posOffset>
                  </wp:positionV>
                  <wp:extent cx="477975" cy="1045210"/>
                  <wp:effectExtent l="0" t="0" r="0" b="2540"/>
                  <wp:wrapNone/>
                  <wp:docPr id="11" name="Picture 11" descr="A simple, 3D illustration of a pale blue cylin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simple, 3D illustration of a pale blue cylinder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477" cy="1048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83" w:type="dxa"/>
          </w:tcPr>
          <w:p w14:paraId="5F9DE2DC" w14:textId="609D0703" w:rsidR="00254357" w:rsidRPr="008239D3" w:rsidRDefault="00254357" w:rsidP="00254357">
            <w:pPr>
              <w:spacing w:after="160" w:line="259" w:lineRule="auto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1" locked="0" layoutInCell="1" allowOverlap="1" wp14:anchorId="0322F036" wp14:editId="6E65ED3B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46991</wp:posOffset>
                  </wp:positionV>
                  <wp:extent cx="1057275" cy="946108"/>
                  <wp:effectExtent l="0" t="0" r="0" b="6985"/>
                  <wp:wrapNone/>
                  <wp:docPr id="12" name="Picture 12" descr="A simple, 3D illustration of a pale pink triangular pris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simple, 3D illustration of a pale pink triangular prism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930" cy="95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80" w:type="dxa"/>
          </w:tcPr>
          <w:p w14:paraId="0A5A55DC" w14:textId="6C4CFBF2" w:rsidR="00254357" w:rsidRPr="008239D3" w:rsidRDefault="00254357" w:rsidP="00254357">
            <w:pPr>
              <w:spacing w:after="160" w:line="259" w:lineRule="auto"/>
            </w:pPr>
            <w:r w:rsidRPr="007B07CF"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83840" behindDoc="1" locked="0" layoutInCell="1" allowOverlap="1" wp14:anchorId="606A65DA" wp14:editId="7BB8AD8D">
                  <wp:simplePos x="0" y="0"/>
                  <wp:positionH relativeFrom="margin">
                    <wp:align>center</wp:align>
                  </wp:positionH>
                  <wp:positionV relativeFrom="paragraph">
                    <wp:posOffset>75565</wp:posOffset>
                  </wp:positionV>
                  <wp:extent cx="895350" cy="895350"/>
                  <wp:effectExtent l="0" t="0" r="6350" b="6350"/>
                  <wp:wrapNone/>
                  <wp:docPr id="44" name="Picture 44" descr="A simple, 3D illustration of a pale green spher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A simple, 3D illustration of a pale green sphere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239D3" w:rsidRPr="008239D3" w14:paraId="427D3810" w14:textId="77777777" w:rsidTr="003121C5">
        <w:trPr>
          <w:trHeight w:val="350"/>
        </w:trPr>
        <w:tc>
          <w:tcPr>
            <w:tcW w:w="2205" w:type="dxa"/>
          </w:tcPr>
          <w:p w14:paraId="7CCECD3A" w14:textId="77777777" w:rsidR="008239D3" w:rsidRPr="008239D3" w:rsidRDefault="008239D3" w:rsidP="00C254EB">
            <w:pPr>
              <w:spacing w:after="160" w:line="259" w:lineRule="auto"/>
            </w:pPr>
            <w:r w:rsidRPr="008239D3">
              <w:t>Name of 3D shape</w:t>
            </w:r>
          </w:p>
          <w:p w14:paraId="471F2663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807" w:type="dxa"/>
          </w:tcPr>
          <w:p w14:paraId="111075A4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3F7DC79B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575F5388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7F147A85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4FAD32A8" w14:textId="77777777" w:rsidR="008239D3" w:rsidRPr="008239D3" w:rsidRDefault="008239D3" w:rsidP="008239D3">
            <w:pPr>
              <w:spacing w:after="160" w:line="259" w:lineRule="auto"/>
            </w:pPr>
          </w:p>
        </w:tc>
      </w:tr>
      <w:tr w:rsidR="008239D3" w:rsidRPr="008239D3" w14:paraId="54854733" w14:textId="77777777" w:rsidTr="003121C5">
        <w:trPr>
          <w:trHeight w:val="366"/>
        </w:trPr>
        <w:tc>
          <w:tcPr>
            <w:tcW w:w="2205" w:type="dxa"/>
          </w:tcPr>
          <w:p w14:paraId="58DCA044" w14:textId="77777777" w:rsidR="008239D3" w:rsidRPr="008239D3" w:rsidRDefault="008239D3" w:rsidP="008239D3">
            <w:pPr>
              <w:spacing w:after="160" w:line="259" w:lineRule="auto"/>
            </w:pPr>
            <w:r w:rsidRPr="008239D3">
              <w:t>Number of faces</w:t>
            </w:r>
          </w:p>
          <w:p w14:paraId="69387B6B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807" w:type="dxa"/>
          </w:tcPr>
          <w:p w14:paraId="36E3B12E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58110E79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21650CDA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3CAAD951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015FD544" w14:textId="77777777" w:rsidR="008239D3" w:rsidRPr="008239D3" w:rsidRDefault="008239D3" w:rsidP="008239D3">
            <w:pPr>
              <w:spacing w:after="160" w:line="259" w:lineRule="auto"/>
            </w:pPr>
          </w:p>
        </w:tc>
      </w:tr>
      <w:tr w:rsidR="008239D3" w:rsidRPr="008239D3" w14:paraId="524B5635" w14:textId="77777777" w:rsidTr="003121C5">
        <w:trPr>
          <w:trHeight w:val="350"/>
        </w:trPr>
        <w:tc>
          <w:tcPr>
            <w:tcW w:w="2205" w:type="dxa"/>
          </w:tcPr>
          <w:p w14:paraId="180963E5" w14:textId="77777777" w:rsidR="008239D3" w:rsidRPr="008239D3" w:rsidRDefault="008239D3" w:rsidP="008239D3">
            <w:pPr>
              <w:spacing w:after="160" w:line="259" w:lineRule="auto"/>
            </w:pPr>
            <w:r w:rsidRPr="008239D3">
              <w:t>Number of vertices</w:t>
            </w:r>
          </w:p>
          <w:p w14:paraId="2281C730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807" w:type="dxa"/>
          </w:tcPr>
          <w:p w14:paraId="67C34B7C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4A33C616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3F43255D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0DFD45CB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486B2A87" w14:textId="77777777" w:rsidR="008239D3" w:rsidRPr="008239D3" w:rsidRDefault="008239D3" w:rsidP="008239D3">
            <w:pPr>
              <w:spacing w:after="160" w:line="259" w:lineRule="auto"/>
            </w:pPr>
          </w:p>
        </w:tc>
      </w:tr>
      <w:tr w:rsidR="008239D3" w:rsidRPr="008239D3" w14:paraId="556003A7" w14:textId="77777777" w:rsidTr="003121C5">
        <w:trPr>
          <w:trHeight w:val="350"/>
        </w:trPr>
        <w:tc>
          <w:tcPr>
            <w:tcW w:w="2205" w:type="dxa"/>
          </w:tcPr>
          <w:p w14:paraId="2F370EF0" w14:textId="77777777" w:rsidR="008239D3" w:rsidRPr="008239D3" w:rsidRDefault="008239D3" w:rsidP="008239D3">
            <w:pPr>
              <w:spacing w:after="160" w:line="259" w:lineRule="auto"/>
            </w:pPr>
            <w:r w:rsidRPr="008239D3">
              <w:t>Number of edges</w:t>
            </w:r>
          </w:p>
          <w:p w14:paraId="641DAC30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807" w:type="dxa"/>
          </w:tcPr>
          <w:p w14:paraId="616398F5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44EFE1F2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41BBCCD1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5CAD47D7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7EA9DBBE" w14:textId="77777777" w:rsidR="008239D3" w:rsidRPr="008239D3" w:rsidRDefault="008239D3" w:rsidP="008239D3">
            <w:pPr>
              <w:spacing w:after="160" w:line="259" w:lineRule="auto"/>
            </w:pPr>
          </w:p>
        </w:tc>
      </w:tr>
      <w:tr w:rsidR="008239D3" w:rsidRPr="008239D3" w14:paraId="0F06CBDE" w14:textId="77777777" w:rsidTr="003121C5">
        <w:trPr>
          <w:trHeight w:val="350"/>
        </w:trPr>
        <w:tc>
          <w:tcPr>
            <w:tcW w:w="2205" w:type="dxa"/>
          </w:tcPr>
          <w:p w14:paraId="57F8A32A" w14:textId="77777777" w:rsidR="008239D3" w:rsidRDefault="008239D3" w:rsidP="00A37074">
            <w:pPr>
              <w:spacing w:after="160" w:line="259" w:lineRule="auto"/>
            </w:pPr>
            <w:r w:rsidRPr="008239D3">
              <w:t>Notes</w:t>
            </w:r>
          </w:p>
          <w:p w14:paraId="3ECDE2F8" w14:textId="07CAD0DA" w:rsidR="00A37074" w:rsidRPr="008239D3" w:rsidRDefault="00A37074" w:rsidP="00A37074">
            <w:pPr>
              <w:spacing w:after="160" w:line="259" w:lineRule="auto"/>
            </w:pPr>
          </w:p>
        </w:tc>
        <w:tc>
          <w:tcPr>
            <w:tcW w:w="2807" w:type="dxa"/>
          </w:tcPr>
          <w:p w14:paraId="7B892BDE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3082" w:type="dxa"/>
          </w:tcPr>
          <w:p w14:paraId="5864D371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78" w:type="dxa"/>
          </w:tcPr>
          <w:p w14:paraId="2F107031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683" w:type="dxa"/>
          </w:tcPr>
          <w:p w14:paraId="24ACCEFC" w14:textId="77777777" w:rsidR="008239D3" w:rsidRPr="008239D3" w:rsidRDefault="008239D3" w:rsidP="008239D3">
            <w:pPr>
              <w:spacing w:after="160" w:line="259" w:lineRule="auto"/>
            </w:pPr>
          </w:p>
        </w:tc>
        <w:tc>
          <w:tcPr>
            <w:tcW w:w="2280" w:type="dxa"/>
          </w:tcPr>
          <w:p w14:paraId="148D6275" w14:textId="77777777" w:rsidR="008239D3" w:rsidRPr="008239D3" w:rsidRDefault="008239D3" w:rsidP="008239D3">
            <w:pPr>
              <w:spacing w:after="160" w:line="259" w:lineRule="auto"/>
            </w:pPr>
          </w:p>
        </w:tc>
      </w:tr>
    </w:tbl>
    <w:p w14:paraId="4C85D5FC" w14:textId="77777777" w:rsidR="00A37074" w:rsidRDefault="00A37074">
      <w:pPr>
        <w:spacing w:after="0"/>
        <w:rPr>
          <w:b/>
          <w:bCs/>
          <w:color w:val="4472C4" w:themeColor="accent1"/>
          <w:sz w:val="36"/>
          <w:szCs w:val="36"/>
        </w:rPr>
      </w:pPr>
    </w:p>
    <w:p w14:paraId="3A0BB313" w14:textId="349ED609" w:rsidR="003121C5" w:rsidRPr="00A37074" w:rsidRDefault="008337C0">
      <w:pPr>
        <w:spacing w:after="0"/>
        <w:rPr>
          <w:b/>
          <w:bCs/>
        </w:rPr>
      </w:pPr>
      <w:r w:rsidRPr="00A37074">
        <w:rPr>
          <w:b/>
          <w:bCs/>
          <w:color w:val="4472C4" w:themeColor="accent1"/>
          <w:sz w:val="36"/>
          <w:szCs w:val="36"/>
        </w:rPr>
        <w:lastRenderedPageBreak/>
        <w:t xml:space="preserve">Side </w:t>
      </w:r>
      <w:r>
        <w:rPr>
          <w:b/>
          <w:bCs/>
          <w:color w:val="4472C4" w:themeColor="accent1"/>
          <w:sz w:val="36"/>
          <w:szCs w:val="36"/>
        </w:rPr>
        <w:t>2</w:t>
      </w:r>
      <w:r w:rsidRPr="00A37074">
        <w:rPr>
          <w:b/>
          <w:bCs/>
          <w:color w:val="4472C4" w:themeColor="accent1"/>
          <w:sz w:val="36"/>
          <w:szCs w:val="36"/>
        </w:rPr>
        <w:t xml:space="preserve"> </w:t>
      </w:r>
    </w:p>
    <w:tbl>
      <w:tblPr>
        <w:tblStyle w:val="TableGrid1"/>
        <w:tblW w:w="15735" w:type="dxa"/>
        <w:tblInd w:w="-856" w:type="dxa"/>
        <w:tblLook w:val="04A0" w:firstRow="1" w:lastRow="0" w:firstColumn="1" w:lastColumn="0" w:noHBand="0" w:noVBand="1"/>
      </w:tblPr>
      <w:tblGrid>
        <w:gridCol w:w="2221"/>
        <w:gridCol w:w="2815"/>
        <w:gridCol w:w="3094"/>
        <w:gridCol w:w="2684"/>
        <w:gridCol w:w="2511"/>
        <w:gridCol w:w="2410"/>
      </w:tblGrid>
      <w:tr w:rsidR="00254357" w:rsidRPr="008239D3" w14:paraId="4F38F5F7" w14:textId="77777777" w:rsidTr="00D40EED">
        <w:trPr>
          <w:trHeight w:val="1832"/>
        </w:trPr>
        <w:tc>
          <w:tcPr>
            <w:tcW w:w="2221" w:type="dxa"/>
          </w:tcPr>
          <w:p w14:paraId="633B7AF5" w14:textId="77777777" w:rsidR="00254357" w:rsidRPr="008239D3" w:rsidRDefault="00254357" w:rsidP="00254357">
            <w:pPr>
              <w:spacing w:after="160" w:line="259" w:lineRule="auto"/>
            </w:pPr>
          </w:p>
        </w:tc>
        <w:tc>
          <w:tcPr>
            <w:tcW w:w="2815" w:type="dxa"/>
          </w:tcPr>
          <w:p w14:paraId="67B2AA8B" w14:textId="4862F10E" w:rsidR="00254357" w:rsidRPr="008239D3" w:rsidRDefault="00254357" w:rsidP="00254357">
            <w:pPr>
              <w:spacing w:after="160" w:line="259" w:lineRule="auto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85888" behindDoc="1" locked="0" layoutInCell="1" allowOverlap="1" wp14:anchorId="16C68087" wp14:editId="583D77BC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142240</wp:posOffset>
                  </wp:positionV>
                  <wp:extent cx="1009650" cy="883285"/>
                  <wp:effectExtent l="0" t="0" r="0" b="0"/>
                  <wp:wrapSquare wrapText="bothSides"/>
                  <wp:docPr id="17" name="Picture 17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simple, 3D illustration of a pale green cube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094" w:type="dxa"/>
          </w:tcPr>
          <w:p w14:paraId="4C458816" w14:textId="02B864DB" w:rsidR="00254357" w:rsidRPr="008239D3" w:rsidRDefault="00254357" w:rsidP="00254357">
            <w:pPr>
              <w:spacing w:after="160" w:line="259" w:lineRule="auto"/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86912" behindDoc="1" locked="0" layoutInCell="1" allowOverlap="1" wp14:anchorId="7701D523" wp14:editId="1C5A86AC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161290</wp:posOffset>
                  </wp:positionV>
                  <wp:extent cx="1419225" cy="695894"/>
                  <wp:effectExtent l="0" t="0" r="0" b="9525"/>
                  <wp:wrapNone/>
                  <wp:docPr id="21" name="Picture 21" descr="A simple, 3D illustration of a pale green cub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A simple, 3D illustration of a pale green cube.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1593" cy="69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84" w:type="dxa"/>
          </w:tcPr>
          <w:p w14:paraId="22829BEB" w14:textId="41258E66" w:rsidR="00254357" w:rsidRPr="008239D3" w:rsidRDefault="00254357" w:rsidP="00254357">
            <w:pPr>
              <w:spacing w:after="160" w:line="259" w:lineRule="auto"/>
            </w:pPr>
            <w:r>
              <w:rPr>
                <w:noProof/>
              </w:rPr>
              <w:drawing>
                <wp:anchor distT="0" distB="0" distL="114300" distR="114300" simplePos="0" relativeHeight="251687936" behindDoc="1" locked="0" layoutInCell="1" allowOverlap="1" wp14:anchorId="58D4C52E" wp14:editId="759D65A7">
                  <wp:simplePos x="0" y="0"/>
                  <wp:positionH relativeFrom="column">
                    <wp:posOffset>429260</wp:posOffset>
                  </wp:positionH>
                  <wp:positionV relativeFrom="paragraph">
                    <wp:posOffset>46990</wp:posOffset>
                  </wp:positionV>
                  <wp:extent cx="477975" cy="1045210"/>
                  <wp:effectExtent l="0" t="0" r="0" b="2540"/>
                  <wp:wrapNone/>
                  <wp:docPr id="22" name="Picture 22" descr="A simple, 3D illustration of a pale blue cylinde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simple, 3D illustration of a pale blue cylinder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477" cy="1048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11" w:type="dxa"/>
          </w:tcPr>
          <w:p w14:paraId="07A45DBE" w14:textId="006A2168" w:rsidR="00254357" w:rsidRPr="008239D3" w:rsidRDefault="00254357" w:rsidP="00254357">
            <w:pPr>
              <w:spacing w:after="160" w:line="259" w:lineRule="auto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1" locked="0" layoutInCell="1" allowOverlap="1" wp14:anchorId="02903D0B" wp14:editId="7282938E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46991</wp:posOffset>
                  </wp:positionV>
                  <wp:extent cx="1057275" cy="946108"/>
                  <wp:effectExtent l="0" t="0" r="0" b="6985"/>
                  <wp:wrapNone/>
                  <wp:docPr id="23" name="Picture 23" descr="A simple, 3D illustration of a pale pink triangular prism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A simple, 3D illustration of a pale pink triangular prism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930" cy="95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10" w:type="dxa"/>
          </w:tcPr>
          <w:p w14:paraId="50224EE1" w14:textId="0656C736" w:rsidR="00254357" w:rsidRPr="008239D3" w:rsidRDefault="00254357" w:rsidP="00D40EED">
            <w:pPr>
              <w:spacing w:after="160" w:line="259" w:lineRule="auto"/>
              <w:jc w:val="center"/>
            </w:pPr>
            <w:r w:rsidRPr="007B07CF">
              <w:rPr>
                <w:rFonts w:asciiTheme="minorHAnsi" w:hAnsiTheme="minorHAnsi" w:cstheme="minorBidi"/>
                <w:noProof/>
              </w:rPr>
              <w:drawing>
                <wp:anchor distT="0" distB="0" distL="114300" distR="114300" simplePos="0" relativeHeight="251689984" behindDoc="1" locked="0" layoutInCell="1" allowOverlap="1" wp14:anchorId="4A2513EB" wp14:editId="31A93046">
                  <wp:simplePos x="0" y="0"/>
                  <wp:positionH relativeFrom="margin">
                    <wp:align>center</wp:align>
                  </wp:positionH>
                  <wp:positionV relativeFrom="paragraph">
                    <wp:posOffset>75565</wp:posOffset>
                  </wp:positionV>
                  <wp:extent cx="895350" cy="895350"/>
                  <wp:effectExtent l="0" t="0" r="6350" b="6350"/>
                  <wp:wrapNone/>
                  <wp:docPr id="24" name="Picture 24" descr="A simple, 3D illustration of a pale green spher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 descr="A simple, 3D illustration of a pale green sphere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121C5" w:rsidRPr="008239D3" w14:paraId="219CA339" w14:textId="77777777" w:rsidTr="00D40EED">
        <w:trPr>
          <w:trHeight w:val="350"/>
        </w:trPr>
        <w:tc>
          <w:tcPr>
            <w:tcW w:w="2221" w:type="dxa"/>
          </w:tcPr>
          <w:p w14:paraId="6FD965BC" w14:textId="66E36B02" w:rsidR="001A2FAC" w:rsidRDefault="003121C5" w:rsidP="00A1498C">
            <w:pPr>
              <w:spacing w:after="160" w:line="259" w:lineRule="auto"/>
            </w:pPr>
            <w:r w:rsidRPr="008239D3">
              <w:t>Sketch the 2D shape of cross-section</w:t>
            </w:r>
          </w:p>
          <w:p w14:paraId="3D8D0A83" w14:textId="77777777" w:rsidR="008337C0" w:rsidRDefault="008337C0" w:rsidP="00A1498C">
            <w:pPr>
              <w:spacing w:after="160" w:line="259" w:lineRule="auto"/>
            </w:pPr>
          </w:p>
          <w:p w14:paraId="1F6D886D" w14:textId="0220CE85" w:rsidR="00E76204" w:rsidRPr="008239D3" w:rsidRDefault="00E76204" w:rsidP="00A1498C">
            <w:pPr>
              <w:spacing w:after="160" w:line="259" w:lineRule="auto"/>
            </w:pPr>
          </w:p>
        </w:tc>
        <w:tc>
          <w:tcPr>
            <w:tcW w:w="2815" w:type="dxa"/>
          </w:tcPr>
          <w:p w14:paraId="4817715F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3094" w:type="dxa"/>
          </w:tcPr>
          <w:p w14:paraId="4665370F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684" w:type="dxa"/>
          </w:tcPr>
          <w:p w14:paraId="33FE035B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511" w:type="dxa"/>
          </w:tcPr>
          <w:p w14:paraId="32D389C9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410" w:type="dxa"/>
          </w:tcPr>
          <w:p w14:paraId="7859A1AF" w14:textId="77777777" w:rsidR="003121C5" w:rsidRPr="008239D3" w:rsidRDefault="003121C5" w:rsidP="00A1498C">
            <w:pPr>
              <w:spacing w:after="160" w:line="259" w:lineRule="auto"/>
            </w:pPr>
          </w:p>
        </w:tc>
      </w:tr>
      <w:tr w:rsidR="003121C5" w:rsidRPr="008239D3" w14:paraId="04990F5C" w14:textId="77777777" w:rsidTr="00D40EED">
        <w:trPr>
          <w:trHeight w:val="716"/>
        </w:trPr>
        <w:tc>
          <w:tcPr>
            <w:tcW w:w="2221" w:type="dxa"/>
          </w:tcPr>
          <w:p w14:paraId="112E83DF" w14:textId="77777777" w:rsidR="003121C5" w:rsidRPr="008239D3" w:rsidRDefault="003121C5" w:rsidP="00A1498C">
            <w:pPr>
              <w:spacing w:after="160" w:line="259" w:lineRule="auto"/>
            </w:pPr>
            <w:r w:rsidRPr="008239D3">
              <w:t>Area of cross-section shape. What is the formula?</w:t>
            </w:r>
          </w:p>
        </w:tc>
        <w:tc>
          <w:tcPr>
            <w:tcW w:w="2815" w:type="dxa"/>
          </w:tcPr>
          <w:p w14:paraId="4085C466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3094" w:type="dxa"/>
          </w:tcPr>
          <w:p w14:paraId="66CC5458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684" w:type="dxa"/>
          </w:tcPr>
          <w:p w14:paraId="47CCA543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511" w:type="dxa"/>
          </w:tcPr>
          <w:p w14:paraId="10ECC765" w14:textId="77777777" w:rsidR="003121C5" w:rsidRPr="008239D3" w:rsidRDefault="003121C5" w:rsidP="00A1498C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2410" w:type="dxa"/>
          </w:tcPr>
          <w:p w14:paraId="6BC2B4CB" w14:textId="77777777" w:rsidR="003121C5" w:rsidRDefault="003121C5" w:rsidP="00011652">
            <w:pPr>
              <w:spacing w:after="160" w:line="259" w:lineRule="auto"/>
              <w:jc w:val="center"/>
            </w:pPr>
          </w:p>
          <w:p w14:paraId="12BEED7A" w14:textId="77777777" w:rsidR="000D2C3E" w:rsidRDefault="000D2C3E" w:rsidP="00011652">
            <w:pPr>
              <w:spacing w:after="160" w:line="259" w:lineRule="auto"/>
              <w:jc w:val="center"/>
            </w:pPr>
          </w:p>
          <w:p w14:paraId="2F69B031" w14:textId="279ED0D9" w:rsidR="000D2C3E" w:rsidRPr="008239D3" w:rsidRDefault="000D2C3E" w:rsidP="00011652">
            <w:pPr>
              <w:spacing w:after="160" w:line="259" w:lineRule="auto"/>
              <w:jc w:val="center"/>
            </w:pPr>
          </w:p>
        </w:tc>
      </w:tr>
      <w:tr w:rsidR="003121C5" w:rsidRPr="008239D3" w14:paraId="6057EF2D" w14:textId="77777777" w:rsidTr="00D40EED">
        <w:trPr>
          <w:trHeight w:val="716"/>
        </w:trPr>
        <w:tc>
          <w:tcPr>
            <w:tcW w:w="2221" w:type="dxa"/>
          </w:tcPr>
          <w:p w14:paraId="7EEF01CD" w14:textId="77777777" w:rsidR="003121C5" w:rsidRPr="008239D3" w:rsidRDefault="003121C5" w:rsidP="00A1498C">
            <w:pPr>
              <w:spacing w:after="160" w:line="259" w:lineRule="auto"/>
            </w:pPr>
            <w:r w:rsidRPr="008239D3">
              <w:t>Notes</w:t>
            </w:r>
          </w:p>
          <w:p w14:paraId="32251D52" w14:textId="115157B9" w:rsidR="003121C5" w:rsidRDefault="003121C5" w:rsidP="00A1498C">
            <w:pPr>
              <w:spacing w:after="160" w:line="259" w:lineRule="auto"/>
            </w:pPr>
          </w:p>
          <w:p w14:paraId="789F1CCF" w14:textId="4ED2C598" w:rsidR="008337C0" w:rsidRDefault="008337C0" w:rsidP="00A1498C">
            <w:pPr>
              <w:spacing w:after="160" w:line="259" w:lineRule="auto"/>
            </w:pPr>
          </w:p>
          <w:p w14:paraId="13175B6D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815" w:type="dxa"/>
          </w:tcPr>
          <w:p w14:paraId="021B2E8E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3094" w:type="dxa"/>
          </w:tcPr>
          <w:p w14:paraId="67D5BBC6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684" w:type="dxa"/>
          </w:tcPr>
          <w:p w14:paraId="0D9191FF" w14:textId="77777777" w:rsidR="003121C5" w:rsidRPr="008239D3" w:rsidRDefault="003121C5" w:rsidP="00A1498C">
            <w:pPr>
              <w:spacing w:after="160" w:line="259" w:lineRule="auto"/>
            </w:pPr>
          </w:p>
        </w:tc>
        <w:tc>
          <w:tcPr>
            <w:tcW w:w="2511" w:type="dxa"/>
          </w:tcPr>
          <w:p w14:paraId="249A9FCE" w14:textId="77777777" w:rsidR="003121C5" w:rsidRPr="008239D3" w:rsidRDefault="003121C5" w:rsidP="00A1498C">
            <w:pPr>
              <w:spacing w:after="160" w:line="259" w:lineRule="auto"/>
              <w:rPr>
                <w:rFonts w:eastAsia="Calibri"/>
              </w:rPr>
            </w:pPr>
          </w:p>
        </w:tc>
        <w:tc>
          <w:tcPr>
            <w:tcW w:w="2410" w:type="dxa"/>
          </w:tcPr>
          <w:p w14:paraId="3ABC2EB0" w14:textId="0DE04FAC" w:rsidR="003121C5" w:rsidRPr="008239D3" w:rsidRDefault="003121C5" w:rsidP="00011652">
            <w:pPr>
              <w:spacing w:after="160" w:line="259" w:lineRule="auto"/>
              <w:jc w:val="center"/>
            </w:pPr>
          </w:p>
        </w:tc>
      </w:tr>
    </w:tbl>
    <w:p w14:paraId="08AAD3AC" w14:textId="77777777" w:rsidR="003121C5" w:rsidRDefault="003121C5" w:rsidP="00A37074"/>
    <w:sectPr w:rsidR="003121C5" w:rsidSect="00254357">
      <w:headerReference w:type="default" r:id="rId16"/>
      <w:footerReference w:type="default" r:id="rId17"/>
      <w:pgSz w:w="16840" w:h="11900" w:orient="landscape"/>
      <w:pgMar w:top="539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CB1ED" w14:textId="77777777" w:rsidR="00B64E9F" w:rsidRDefault="00B64E9F" w:rsidP="00F96C86">
      <w:r>
        <w:separator/>
      </w:r>
    </w:p>
  </w:endnote>
  <w:endnote w:type="continuationSeparator" w:id="0">
    <w:p w14:paraId="6C16C2D7" w14:textId="77777777" w:rsidR="00B64E9F" w:rsidRDefault="00B64E9F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56A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B71C5" w14:textId="77777777" w:rsidR="00B64E9F" w:rsidRDefault="00B64E9F" w:rsidP="00F96C86">
      <w:r>
        <w:separator/>
      </w:r>
    </w:p>
  </w:footnote>
  <w:footnote w:type="continuationSeparator" w:id="0">
    <w:p w14:paraId="2496685F" w14:textId="77777777" w:rsidR="00B64E9F" w:rsidRDefault="00B64E9F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72B48" w14:textId="4A7C617F" w:rsidR="00176D46" w:rsidRPr="002335F6" w:rsidRDefault="004534F2" w:rsidP="00A37074">
    <w:pPr>
      <w:pStyle w:val="Header"/>
      <w:tabs>
        <w:tab w:val="center" w:pos="7779"/>
        <w:tab w:val="right" w:pos="14118"/>
      </w:tabs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21FF6907" wp14:editId="5E6CF953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A5BF72" wp14:editId="12AE272C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E2183A6" wp14:editId="26C447C8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5" name="Picture 15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9D3"/>
    <w:rsid w:val="00007622"/>
    <w:rsid w:val="00011652"/>
    <w:rsid w:val="00021D16"/>
    <w:rsid w:val="00023C3F"/>
    <w:rsid w:val="00026485"/>
    <w:rsid w:val="000407F1"/>
    <w:rsid w:val="00040DC4"/>
    <w:rsid w:val="00052590"/>
    <w:rsid w:val="00066F19"/>
    <w:rsid w:val="00071591"/>
    <w:rsid w:val="00080588"/>
    <w:rsid w:val="00097260"/>
    <w:rsid w:val="000B58C5"/>
    <w:rsid w:val="000B6024"/>
    <w:rsid w:val="000C0CDD"/>
    <w:rsid w:val="000D250C"/>
    <w:rsid w:val="000D2C3E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A2FAC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0332"/>
    <w:rsid w:val="00254357"/>
    <w:rsid w:val="00254534"/>
    <w:rsid w:val="0025651C"/>
    <w:rsid w:val="00264E53"/>
    <w:rsid w:val="00292B89"/>
    <w:rsid w:val="002C0660"/>
    <w:rsid w:val="002C26DC"/>
    <w:rsid w:val="002C64D2"/>
    <w:rsid w:val="002D2996"/>
    <w:rsid w:val="002D420D"/>
    <w:rsid w:val="002E1913"/>
    <w:rsid w:val="002E59BD"/>
    <w:rsid w:val="00301EA6"/>
    <w:rsid w:val="003121C5"/>
    <w:rsid w:val="003413AD"/>
    <w:rsid w:val="00354349"/>
    <w:rsid w:val="00355B2D"/>
    <w:rsid w:val="0035607E"/>
    <w:rsid w:val="00356C3B"/>
    <w:rsid w:val="00380DFE"/>
    <w:rsid w:val="00382574"/>
    <w:rsid w:val="00384985"/>
    <w:rsid w:val="00393107"/>
    <w:rsid w:val="00394B3A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33B6B"/>
    <w:rsid w:val="005445CC"/>
    <w:rsid w:val="00555A91"/>
    <w:rsid w:val="00555F62"/>
    <w:rsid w:val="0058056B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A4890"/>
    <w:rsid w:val="007C0435"/>
    <w:rsid w:val="007C2BB7"/>
    <w:rsid w:val="007D13E0"/>
    <w:rsid w:val="007D556D"/>
    <w:rsid w:val="007D7C49"/>
    <w:rsid w:val="007E456E"/>
    <w:rsid w:val="0080250B"/>
    <w:rsid w:val="008239D3"/>
    <w:rsid w:val="008337C0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07E6E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37074"/>
    <w:rsid w:val="00A50028"/>
    <w:rsid w:val="00A5524C"/>
    <w:rsid w:val="00A7145E"/>
    <w:rsid w:val="00A727CA"/>
    <w:rsid w:val="00A80C9C"/>
    <w:rsid w:val="00A8203E"/>
    <w:rsid w:val="00A8261F"/>
    <w:rsid w:val="00A84566"/>
    <w:rsid w:val="00A96171"/>
    <w:rsid w:val="00AC072E"/>
    <w:rsid w:val="00AD1405"/>
    <w:rsid w:val="00AD20F9"/>
    <w:rsid w:val="00AD2C72"/>
    <w:rsid w:val="00AE0BFE"/>
    <w:rsid w:val="00AE4959"/>
    <w:rsid w:val="00B040C6"/>
    <w:rsid w:val="00B24982"/>
    <w:rsid w:val="00B30495"/>
    <w:rsid w:val="00B64E9F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54EB"/>
    <w:rsid w:val="00C26896"/>
    <w:rsid w:val="00C327F1"/>
    <w:rsid w:val="00C44410"/>
    <w:rsid w:val="00C44953"/>
    <w:rsid w:val="00C45DED"/>
    <w:rsid w:val="00C73137"/>
    <w:rsid w:val="00C7505C"/>
    <w:rsid w:val="00C91A7E"/>
    <w:rsid w:val="00CB15B5"/>
    <w:rsid w:val="00CB5D5A"/>
    <w:rsid w:val="00CD0B85"/>
    <w:rsid w:val="00CD734D"/>
    <w:rsid w:val="00CF070A"/>
    <w:rsid w:val="00D06668"/>
    <w:rsid w:val="00D11E60"/>
    <w:rsid w:val="00D37AB0"/>
    <w:rsid w:val="00D40EED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76204"/>
    <w:rsid w:val="00E86247"/>
    <w:rsid w:val="00EA134B"/>
    <w:rsid w:val="00EB1425"/>
    <w:rsid w:val="00EB313C"/>
    <w:rsid w:val="00ED4A06"/>
    <w:rsid w:val="00EE326E"/>
    <w:rsid w:val="00EE34A9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A4F77"/>
    <w:rsid w:val="00FB307C"/>
    <w:rsid w:val="00FB3A84"/>
    <w:rsid w:val="00FB6507"/>
    <w:rsid w:val="00FC61B5"/>
    <w:rsid w:val="00FD220B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19DF98"/>
  <w15:docId w15:val="{36796EEF-9DFF-4307-989B-9E28C57D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8239D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4</TotalTime>
  <Pages>2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6</cp:revision>
  <cp:lastPrinted>2021-03-09T11:45:00Z</cp:lastPrinted>
  <dcterms:created xsi:type="dcterms:W3CDTF">2023-03-27T21:32:00Z</dcterms:created>
  <dcterms:modified xsi:type="dcterms:W3CDTF">2023-04-20T01:19:00Z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